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Flintshire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Flintshire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Flintshire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Flintshire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Flintshire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Flintshire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41.2% </w:t>
      </w:r>
      <w:r w:rsidRPr="004747BF">
        <w:rPr>
          <w:rFonts w:ascii="Libre Franklin Light" w:eastAsia="Times New Roman" w:hAnsi="Libre Franklin Light" w:cs="Calibri Light"/>
        </w:rPr>
        <w:t xml:space="preserve">of those respondents classified as PGSI 8+ in Flintshire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Flintshire is estimated to be </w:t>
      </w:r>
      <w:r w:rsidRPr="00773DF7">
        <w:rPr>
          <w:rFonts w:ascii="Libre Franklin Light" w:eastAsia="Times New Roman" w:hAnsi="Libre Franklin Light" w:cs="Calibri Light"/>
          <w:b/>
          <w:bCs/>
          <w:color w:val="C45911" w:themeColor="accent2" w:themeShade="BF"/>
        </w:rPr>
        <w:t xml:space="preserve">£1,937,859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Flintshire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Flintshire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Flintshire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Flintshire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lint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Flintshire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lint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Flintshire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Flintshire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lint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Flintshire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Flintshire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Flintshire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Flintshire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Flintshire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Flintshire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£1,937,859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Flintshire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£31,565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£652,772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£46,762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£24,112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£1,169,496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£1,937,859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Flintshire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Flintshire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Flintshire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Flintshire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Flintshire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Flintshire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Flintshire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Flintshire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Flintshire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Flintshire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Flintshire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Flintshire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73D51B0-F8FC-47E0-8B62-D4F3AB37B4F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